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39C5" w14:textId="77777777" w:rsidR="003C64C6" w:rsidRPr="00AF152F" w:rsidRDefault="003C64C6" w:rsidP="003C64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AF152F">
        <w:rPr>
          <w:rFonts w:asciiTheme="minorHAnsi" w:hAnsiTheme="minorHAnsi" w:cstheme="minorHAnsi"/>
          <w:b/>
          <w:bCs/>
          <w:sz w:val="22"/>
          <w:szCs w:val="22"/>
        </w:rPr>
        <w:t>Programul Regiunea Centru</w:t>
      </w:r>
    </w:p>
    <w:p w14:paraId="39EB18C1" w14:textId="77777777" w:rsidR="003C64C6" w:rsidRPr="00AF152F" w:rsidRDefault="003C64C6" w:rsidP="003C64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AF152F">
        <w:rPr>
          <w:rFonts w:asciiTheme="minorHAnsi" w:hAnsiTheme="minorHAnsi" w:cstheme="minorHAnsi"/>
          <w:b/>
          <w:bCs/>
          <w:sz w:val="22"/>
          <w:szCs w:val="22"/>
        </w:rPr>
        <w:t xml:space="preserve">Prioritatea 1 O regiune competitivă prin inovare și întreprinderi dinamice pentru o economie inteligentă </w:t>
      </w:r>
    </w:p>
    <w:p w14:paraId="0B2163F5" w14:textId="6ADD6E80" w:rsidR="003C64C6" w:rsidRDefault="003C64C6" w:rsidP="003C64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AF152F">
        <w:rPr>
          <w:rFonts w:asciiTheme="minorHAnsi" w:hAnsiTheme="minorHAnsi" w:cstheme="minorHAnsi"/>
          <w:b/>
          <w:bCs/>
          <w:sz w:val="22"/>
          <w:szCs w:val="22"/>
        </w:rPr>
        <w:t>OS 1.3.  Intensificarea creșterii durabile și a competitivităţii IMM-urilor și crearea de locuri de muncă în cadrul IMM-urilor, inclusiv prin investiţii productive</w:t>
      </w:r>
    </w:p>
    <w:p w14:paraId="2C26341C" w14:textId="77777777" w:rsidR="004C6476" w:rsidRPr="00E84E53" w:rsidRDefault="004C6476" w:rsidP="004C6476">
      <w:pPr>
        <w:rPr>
          <w:rFonts w:ascii="Calibri" w:hAnsi="Calibri" w:cs="Calibri"/>
          <w:b/>
          <w:bCs/>
          <w:sz w:val="22"/>
          <w:szCs w:val="22"/>
        </w:rPr>
      </w:pPr>
      <w:r w:rsidRPr="00E84E53">
        <w:rPr>
          <w:rFonts w:asciiTheme="minorHAnsi" w:hAnsiTheme="minorHAnsi" w:cstheme="minorHAnsi"/>
          <w:b/>
          <w:sz w:val="22"/>
          <w:szCs w:val="22"/>
        </w:rPr>
        <w:t xml:space="preserve">OS 1.4. Dezvoltarea competențelor pentru specializare inteligentă, tranziție industrială și antreprenoriat </w:t>
      </w:r>
    </w:p>
    <w:p w14:paraId="1B045831" w14:textId="3F5CFD3C" w:rsidR="003C64C6" w:rsidRPr="00AF152F" w:rsidRDefault="003C64C6" w:rsidP="003C64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AF152F">
        <w:rPr>
          <w:rFonts w:asciiTheme="minorHAnsi" w:hAnsiTheme="minorHAnsi" w:cstheme="minorHAnsi"/>
          <w:b/>
          <w:bCs/>
          <w:sz w:val="22"/>
          <w:szCs w:val="22"/>
        </w:rPr>
        <w:t xml:space="preserve">Acțiunea  </w:t>
      </w:r>
      <w:r w:rsidR="00603AB8" w:rsidRPr="00AF152F">
        <w:rPr>
          <w:rFonts w:asciiTheme="minorHAnsi" w:hAnsiTheme="minorHAnsi" w:cstheme="minorHAnsi"/>
          <w:b/>
          <w:bCs/>
          <w:sz w:val="22"/>
          <w:szCs w:val="22"/>
        </w:rPr>
        <w:t xml:space="preserve">2 </w:t>
      </w:r>
      <w:r w:rsidRPr="00AF152F">
        <w:rPr>
          <w:rFonts w:asciiTheme="minorHAnsi" w:hAnsiTheme="minorHAnsi" w:cstheme="minorHAnsi"/>
          <w:b/>
          <w:bCs/>
          <w:sz w:val="22"/>
          <w:szCs w:val="22"/>
        </w:rPr>
        <w:t xml:space="preserve"> Structuri de sprijin pentru dezvoltare IMM </w:t>
      </w:r>
    </w:p>
    <w:p w14:paraId="10B80D65" w14:textId="77777777" w:rsidR="003C64C6" w:rsidRPr="00AF152F" w:rsidRDefault="003C64C6" w:rsidP="003C64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AF152F">
        <w:rPr>
          <w:rFonts w:asciiTheme="minorHAnsi" w:hAnsiTheme="minorHAnsi" w:cstheme="minorHAnsi"/>
          <w:b/>
          <w:bCs/>
          <w:sz w:val="22"/>
          <w:szCs w:val="22"/>
        </w:rPr>
        <w:t>Intervenția 1.5.2. Parcuri industriale in domenii RIS</w:t>
      </w:r>
    </w:p>
    <w:p w14:paraId="7A73DD91" w14:textId="77777777" w:rsidR="005C7AFF" w:rsidRPr="00AF152F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08102B" w14:textId="77777777" w:rsidR="005C7AFF" w:rsidRPr="00AF152F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2610B47" w14:textId="77777777" w:rsidR="005C7AFF" w:rsidRPr="00AF152F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FFA6B79" w14:textId="6C5742D3" w:rsidR="00924776" w:rsidRPr="00AF152F" w:rsidRDefault="00924776" w:rsidP="00924776">
      <w:pPr>
        <w:jc w:val="right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Anexa </w:t>
      </w:r>
      <w:r w:rsidR="003C64C6" w:rsidRPr="00AF152F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1</w:t>
      </w:r>
      <w:r w:rsidR="008110CC" w:rsidRPr="00AF152F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0</w:t>
      </w:r>
    </w:p>
    <w:p w14:paraId="54F9E223" w14:textId="77777777" w:rsidR="00924776" w:rsidRPr="00AF152F" w:rsidRDefault="00924776" w:rsidP="00924776">
      <w:pPr>
        <w:jc w:val="right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1165491C" w14:textId="77777777" w:rsidR="00924776" w:rsidRPr="00AF152F" w:rsidRDefault="00924776" w:rsidP="00924776">
      <w:pPr>
        <w:jc w:val="center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75B27C54" w14:textId="77777777" w:rsidR="00924776" w:rsidRPr="00AF152F" w:rsidRDefault="00924776" w:rsidP="00924776">
      <w:pPr>
        <w:jc w:val="center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Notă </w:t>
      </w:r>
    </w:p>
    <w:p w14:paraId="5B589574" w14:textId="77777777" w:rsidR="00924776" w:rsidRPr="00AF152F" w:rsidRDefault="00924776" w:rsidP="00924776">
      <w:pPr>
        <w:jc w:val="center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privind fundamentarea costurilor</w:t>
      </w:r>
    </w:p>
    <w:p w14:paraId="706A758E" w14:textId="77777777" w:rsidR="00924776" w:rsidRPr="00AF152F" w:rsidRDefault="00924776" w:rsidP="00924776">
      <w:pPr>
        <w:jc w:val="center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3F2CB070" w14:textId="77777777" w:rsidR="00924776" w:rsidRPr="00AF152F" w:rsidRDefault="00924776" w:rsidP="00924776">
      <w:pPr>
        <w:jc w:val="center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3079893D" w14:textId="77777777" w:rsidR="00924776" w:rsidRPr="00AF152F" w:rsidRDefault="00924776" w:rsidP="00924776">
      <w:pPr>
        <w:jc w:val="center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4192A6C0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 xml:space="preserve">Acest model se va completa de către proiectant si se va data, semna și ștampila </w:t>
      </w:r>
    </w:p>
    <w:p w14:paraId="3213F96E" w14:textId="77777777" w:rsidR="00924776" w:rsidRPr="00AF152F" w:rsidRDefault="00924776" w:rsidP="00924776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4354B718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În cadrul proiectului nr. ............. </w:t>
      </w:r>
      <w:r w:rsidRPr="00AF152F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>(nr proiect- DALI/SF/PT)</w:t>
      </w: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>,  cu titlul ........................................................................ (</w:t>
      </w:r>
      <w:r w:rsidRPr="00AF152F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>titlul proiectului)</w:t>
      </w: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>, solicitant ...................................</w:t>
      </w:r>
      <w:r w:rsidRPr="00AF152F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 xml:space="preserve">(denumire solicitant), </w:t>
      </w: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>sunt propuse lucrări/echipamente/dotări, ale căror costuri au fost stabilite după cum urmează:</w:t>
      </w:r>
    </w:p>
    <w:p w14:paraId="2400EE29" w14:textId="77777777" w:rsidR="00924776" w:rsidRPr="00AF152F" w:rsidRDefault="00924776" w:rsidP="00924776">
      <w:pPr>
        <w:rPr>
          <w:rFonts w:asciiTheme="minorHAnsi" w:eastAsia="MS Mincho" w:hAnsiTheme="minorHAnsi" w:cstheme="minorHAnsi"/>
          <w:i/>
          <w:sz w:val="22"/>
          <w:szCs w:val="22"/>
          <w:lang w:eastAsia="en-US"/>
        </w:rPr>
      </w:pPr>
    </w:p>
    <w:p w14:paraId="52BD5796" w14:textId="77777777" w:rsidR="00924776" w:rsidRPr="00AF152F" w:rsidRDefault="00924776" w:rsidP="00924776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924776" w:rsidRPr="00AF152F" w14:paraId="7B118465" w14:textId="77777777" w:rsidTr="00F14CFD">
        <w:tc>
          <w:tcPr>
            <w:tcW w:w="4644" w:type="dxa"/>
            <w:vAlign w:val="center"/>
          </w:tcPr>
          <w:p w14:paraId="44D5F447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  <w:r w:rsidRPr="00AF152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  <w:t>Categorie de lucrări/ echipamente/servicii</w:t>
            </w:r>
          </w:p>
        </w:tc>
        <w:tc>
          <w:tcPr>
            <w:tcW w:w="4678" w:type="dxa"/>
            <w:vAlign w:val="center"/>
          </w:tcPr>
          <w:p w14:paraId="5F091903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  <w:r w:rsidRPr="00AF152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  <w:t>Documente justificative care stau la baza stabilirii costului aferent*</w:t>
            </w:r>
          </w:p>
        </w:tc>
      </w:tr>
      <w:tr w:rsidR="00924776" w:rsidRPr="00AF152F" w14:paraId="1E55F244" w14:textId="77777777" w:rsidTr="00F14CFD">
        <w:tc>
          <w:tcPr>
            <w:tcW w:w="4644" w:type="dxa"/>
            <w:vAlign w:val="center"/>
          </w:tcPr>
          <w:p w14:paraId="6A10FDA4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  <w:tc>
          <w:tcPr>
            <w:tcW w:w="4678" w:type="dxa"/>
            <w:vAlign w:val="center"/>
          </w:tcPr>
          <w:p w14:paraId="28DF6C99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</w:tr>
      <w:tr w:rsidR="00924776" w:rsidRPr="00AF152F" w14:paraId="0F47EE48" w14:textId="77777777" w:rsidTr="00F14CFD">
        <w:tc>
          <w:tcPr>
            <w:tcW w:w="4644" w:type="dxa"/>
            <w:vAlign w:val="center"/>
          </w:tcPr>
          <w:p w14:paraId="623BD585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  <w:tc>
          <w:tcPr>
            <w:tcW w:w="4678" w:type="dxa"/>
            <w:vAlign w:val="center"/>
          </w:tcPr>
          <w:p w14:paraId="2C7B3FB6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</w:tr>
      <w:tr w:rsidR="00924776" w:rsidRPr="00AF152F" w14:paraId="428D3A6C" w14:textId="77777777" w:rsidTr="00F14CFD">
        <w:tc>
          <w:tcPr>
            <w:tcW w:w="4644" w:type="dxa"/>
            <w:vAlign w:val="center"/>
          </w:tcPr>
          <w:p w14:paraId="558CE65E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  <w:tc>
          <w:tcPr>
            <w:tcW w:w="4678" w:type="dxa"/>
            <w:vAlign w:val="center"/>
          </w:tcPr>
          <w:p w14:paraId="196E966B" w14:textId="77777777" w:rsidR="00924776" w:rsidRPr="00AF152F" w:rsidRDefault="00924776" w:rsidP="0092477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BR" w:eastAsia="en-US"/>
              </w:rPr>
            </w:pPr>
          </w:p>
        </w:tc>
      </w:tr>
    </w:tbl>
    <w:p w14:paraId="3F0719E0" w14:textId="77777777" w:rsidR="00924776" w:rsidRPr="00AF152F" w:rsidRDefault="00924776" w:rsidP="00924776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0E787BA6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3F2C378B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............................ </w:t>
      </w:r>
      <w:r w:rsidRPr="00AF152F">
        <w:rPr>
          <w:rFonts w:asciiTheme="minorHAnsi" w:eastAsia="MS Mincho" w:hAnsiTheme="minorHAnsi" w:cstheme="minorHAnsi"/>
          <w:i/>
          <w:sz w:val="22"/>
          <w:szCs w:val="22"/>
          <w:lang w:eastAsia="en-US"/>
        </w:rPr>
        <w:t>(denumire proiectant)</w:t>
      </w: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 certific corectitudinea datelor prezentate mai sus.</w:t>
      </w:r>
    </w:p>
    <w:p w14:paraId="1E5B97BB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3AD8984E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924776" w:rsidRPr="00AF152F" w14:paraId="4127769C" w14:textId="77777777" w:rsidTr="00F14CFD">
        <w:tc>
          <w:tcPr>
            <w:tcW w:w="4703" w:type="dxa"/>
          </w:tcPr>
          <w:p w14:paraId="2257CB18" w14:textId="77777777" w:rsidR="00924776" w:rsidRPr="00AF152F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F152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Semnătură proiectant</w:t>
            </w:r>
          </w:p>
          <w:p w14:paraId="1D171AA2" w14:textId="77777777" w:rsidR="00924776" w:rsidRPr="00AF152F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703" w:type="dxa"/>
          </w:tcPr>
          <w:p w14:paraId="1A657433" w14:textId="77777777" w:rsidR="00924776" w:rsidRPr="00AF152F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F152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          Data:</w:t>
            </w:r>
          </w:p>
        </w:tc>
      </w:tr>
      <w:tr w:rsidR="00924776" w:rsidRPr="00AF152F" w14:paraId="482FE105" w14:textId="77777777" w:rsidTr="00F14CFD">
        <w:trPr>
          <w:trHeight w:val="245"/>
        </w:trPr>
        <w:tc>
          <w:tcPr>
            <w:tcW w:w="4703" w:type="dxa"/>
          </w:tcPr>
          <w:p w14:paraId="21FE0D59" w14:textId="77777777" w:rsidR="00924776" w:rsidRPr="00AF152F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703" w:type="dxa"/>
          </w:tcPr>
          <w:p w14:paraId="2A52DE88" w14:textId="77777777" w:rsidR="00924776" w:rsidRPr="00AF152F" w:rsidRDefault="00924776" w:rsidP="0092477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FD85FF2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5AE5ACAA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381DE95F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6E8EC5C3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4A393AD6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10930A79" w14:textId="77777777" w:rsidR="00924776" w:rsidRPr="00AF152F" w:rsidRDefault="00924776" w:rsidP="00924776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</w:p>
    <w:p w14:paraId="7405788E" w14:textId="77777777" w:rsidR="00E31672" w:rsidRPr="00AF152F" w:rsidRDefault="00924776" w:rsidP="00924776">
      <w:pPr>
        <w:jc w:val="both"/>
        <w:rPr>
          <w:rFonts w:asciiTheme="minorHAnsi" w:hAnsiTheme="minorHAnsi" w:cstheme="minorHAnsi"/>
          <w:sz w:val="22"/>
          <w:szCs w:val="22"/>
        </w:rPr>
      </w:pPr>
      <w:r w:rsidRPr="00AF152F">
        <w:rPr>
          <w:rFonts w:asciiTheme="minorHAnsi" w:eastAsia="MS Mincho" w:hAnsiTheme="minorHAnsi" w:cstheme="minorHAnsi"/>
          <w:sz w:val="22"/>
          <w:szCs w:val="22"/>
          <w:lang w:eastAsia="en-US"/>
        </w:rPr>
        <w:t>*se vor înscrie și atașa oferte de preț echipamente, liste de cantități și prețuri unitare provenite din surse verificabile și obiective, care au stat la baza stabilirii prețurilor</w:t>
      </w:r>
      <w:r w:rsidR="00E31672" w:rsidRPr="00AF152F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E31672" w:rsidRPr="00AF152F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48E9B" w14:textId="77777777" w:rsidR="00A240A6" w:rsidRDefault="00A240A6">
      <w:r>
        <w:separator/>
      </w:r>
    </w:p>
  </w:endnote>
  <w:endnote w:type="continuationSeparator" w:id="0">
    <w:p w14:paraId="082452EE" w14:textId="77777777" w:rsidR="00A240A6" w:rsidRDefault="00A2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8572" w14:textId="77777777" w:rsidR="00E93FCF" w:rsidRDefault="00E93FC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1B716E5" w14:textId="77777777">
      <w:trPr>
        <w:cantSplit/>
        <w:trHeight w:hRule="exact" w:val="340"/>
        <w:hidden/>
      </w:trPr>
      <w:tc>
        <w:tcPr>
          <w:tcW w:w="9210" w:type="dxa"/>
        </w:tcPr>
        <w:p w14:paraId="4214596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7F60B70" w14:textId="77777777" w:rsidR="00F12E7F" w:rsidRDefault="00924776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5D2A01B7" wp14:editId="2F90B80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EFAEC4" wp14:editId="4F107C1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E81E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FAEC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08DE81E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674F42A" wp14:editId="0FC7D47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D83D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74F42A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47D83DB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2F821A" wp14:editId="399EC5E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53F5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2CB86A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4FAA32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2F821A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1353F56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2CB86AF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4FAA325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B1A4FEA" wp14:editId="5B78799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217CAA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753D" w14:textId="77777777" w:rsidR="00072DDE" w:rsidRDefault="00924776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768286C" wp14:editId="51E3ABB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40A989" wp14:editId="19B4BCD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788F4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0A98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8788F45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5BE7128" wp14:editId="3607E39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9FB2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BE7128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149FB2A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7B24249" wp14:editId="3CA5DA1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8CD3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E74DC2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42F31C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4249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3CC8CD3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E74DC2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42F31C4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1AC6997" wp14:editId="0E5B996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336EE" w14:textId="77777777" w:rsidR="00A240A6" w:rsidRDefault="00A240A6">
      <w:r>
        <w:separator/>
      </w:r>
    </w:p>
  </w:footnote>
  <w:footnote w:type="continuationSeparator" w:id="0">
    <w:p w14:paraId="44C95A6E" w14:textId="77777777" w:rsidR="00A240A6" w:rsidRDefault="00A24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35CD" w14:textId="39EA8A80" w:rsidR="00E93FCF" w:rsidRDefault="00E93FCF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6FFE" w14:textId="75D01A4D" w:rsidR="002B3BB9" w:rsidRPr="00851382" w:rsidRDefault="00924776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D8B97AF" wp14:editId="7F46E0C6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8CC3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15E9AD1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8B97AF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B18CC32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15E9AD1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801F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88A9" w14:textId="0F0124B9" w:rsidR="002B3BB9" w:rsidRDefault="00924776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7DD1E19" wp14:editId="38D87E2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46D36B3" wp14:editId="4CD84D4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118F42F" wp14:editId="555C77A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07090">
    <w:abstractNumId w:val="1"/>
  </w:num>
  <w:num w:numId="2" w16cid:durableId="73134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3872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C32FD"/>
    <w:rsid w:val="002E07E9"/>
    <w:rsid w:val="002F1246"/>
    <w:rsid w:val="00316B42"/>
    <w:rsid w:val="00351F71"/>
    <w:rsid w:val="00376CFE"/>
    <w:rsid w:val="003C64C6"/>
    <w:rsid w:val="003E2E03"/>
    <w:rsid w:val="00474F02"/>
    <w:rsid w:val="004C6476"/>
    <w:rsid w:val="00521220"/>
    <w:rsid w:val="00523BEA"/>
    <w:rsid w:val="005A6B00"/>
    <w:rsid w:val="005C21C9"/>
    <w:rsid w:val="005C7AFF"/>
    <w:rsid w:val="00603AB8"/>
    <w:rsid w:val="00634D9C"/>
    <w:rsid w:val="0063695B"/>
    <w:rsid w:val="00643AC4"/>
    <w:rsid w:val="006B79B9"/>
    <w:rsid w:val="006F14B9"/>
    <w:rsid w:val="007209E0"/>
    <w:rsid w:val="007267EC"/>
    <w:rsid w:val="00754551"/>
    <w:rsid w:val="007636CA"/>
    <w:rsid w:val="007801F5"/>
    <w:rsid w:val="007A69A6"/>
    <w:rsid w:val="007C403D"/>
    <w:rsid w:val="008110CC"/>
    <w:rsid w:val="00850F96"/>
    <w:rsid w:val="00851382"/>
    <w:rsid w:val="0088290B"/>
    <w:rsid w:val="008C26CE"/>
    <w:rsid w:val="008E7688"/>
    <w:rsid w:val="00924776"/>
    <w:rsid w:val="009345B2"/>
    <w:rsid w:val="00936CF8"/>
    <w:rsid w:val="009515AD"/>
    <w:rsid w:val="0095716B"/>
    <w:rsid w:val="009E487C"/>
    <w:rsid w:val="009F711B"/>
    <w:rsid w:val="00A06DE4"/>
    <w:rsid w:val="00A126FE"/>
    <w:rsid w:val="00A240A6"/>
    <w:rsid w:val="00AE4990"/>
    <w:rsid w:val="00AF152F"/>
    <w:rsid w:val="00AF238F"/>
    <w:rsid w:val="00B15233"/>
    <w:rsid w:val="00B231B1"/>
    <w:rsid w:val="00BD3175"/>
    <w:rsid w:val="00C05C7A"/>
    <w:rsid w:val="00C82AD1"/>
    <w:rsid w:val="00C916A3"/>
    <w:rsid w:val="00CC6C98"/>
    <w:rsid w:val="00D12B81"/>
    <w:rsid w:val="00D22014"/>
    <w:rsid w:val="00D223E3"/>
    <w:rsid w:val="00D94812"/>
    <w:rsid w:val="00DD113C"/>
    <w:rsid w:val="00E31672"/>
    <w:rsid w:val="00E753B1"/>
    <w:rsid w:val="00E93FCF"/>
    <w:rsid w:val="00EC5153"/>
    <w:rsid w:val="00EF25AA"/>
    <w:rsid w:val="00EF6CD7"/>
    <w:rsid w:val="00F12E7F"/>
    <w:rsid w:val="00F93C1D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D7BA9"/>
  <w15:chartTrackingRefBased/>
  <w15:docId w15:val="{55B5FB66-0CC9-495B-B6BD-EEDB1EA6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elgril">
    <w:name w:val="Table Grid"/>
    <w:basedOn w:val="TabelNormal"/>
    <w:uiPriority w:val="59"/>
    <w:rsid w:val="00924776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223E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Revizuire">
    <w:name w:val="Revision"/>
    <w:hidden/>
    <w:uiPriority w:val="99"/>
    <w:semiHidden/>
    <w:rsid w:val="009515AD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35B14-4A99-405B-BF89-B989CDE1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1490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16</cp:revision>
  <cp:lastPrinted>2022-03-29T08:07:00Z</cp:lastPrinted>
  <dcterms:created xsi:type="dcterms:W3CDTF">2023-05-29T10:11:00Z</dcterms:created>
  <dcterms:modified xsi:type="dcterms:W3CDTF">2026-06-16T14:58:00Z</dcterms:modified>
</cp:coreProperties>
</file>